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8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900"/>
      </w:tblGrid>
      <w:tr w:rsidR="00F47435" w:rsidRPr="00F47435" w:rsidTr="00F47435">
        <w:trPr>
          <w:trHeight w:val="1767"/>
        </w:trPr>
        <w:tc>
          <w:tcPr>
            <w:tcW w:w="4508" w:type="dxa"/>
            <w:vMerge w:val="restart"/>
          </w:tcPr>
          <w:p w:rsidR="00F47435" w:rsidRPr="00F47435" w:rsidRDefault="00F47435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65697129" wp14:editId="192724C3">
                  <wp:extent cx="593725" cy="653415"/>
                  <wp:effectExtent l="19050" t="0" r="0" b="0"/>
                  <wp:docPr id="15" name="Рисунок 2" descr="ГербКондинского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Кондинского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25" cy="653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7435" w:rsidRPr="00F47435" w:rsidRDefault="00F47435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Муниципальное образование</w:t>
            </w:r>
          </w:p>
          <w:p w:rsidR="00F47435" w:rsidRPr="00F47435" w:rsidRDefault="00F47435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b/>
                <w:lang w:eastAsia="ru-RU"/>
              </w:rPr>
              <w:t>Кондинский район</w:t>
            </w:r>
          </w:p>
          <w:p w:rsidR="00F47435" w:rsidRPr="00F47435" w:rsidRDefault="00F47435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F47435" w:rsidRPr="00F47435" w:rsidRDefault="00F47435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47435" w:rsidRPr="00F47435" w:rsidRDefault="00F47435" w:rsidP="00F47435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:rsidR="00F47435" w:rsidRPr="00F47435" w:rsidRDefault="00F47435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КОНДИНСКОГО  РАЙОНА</w:t>
            </w:r>
          </w:p>
          <w:p w:rsidR="00F47435" w:rsidRPr="00F47435" w:rsidRDefault="00F47435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:rsidR="00F47435" w:rsidRPr="00F47435" w:rsidRDefault="00F47435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Комитет несырьевого сектора экономики и поддержки предпринимательства</w:t>
            </w:r>
          </w:p>
          <w:p w:rsidR="00F47435" w:rsidRPr="00F47435" w:rsidRDefault="00F47435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5400" w:type="dxa"/>
            <w:gridSpan w:val="2"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F47435" w:rsidRPr="00F47435" w:rsidRDefault="00F47435" w:rsidP="00F47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F47435" w:rsidRPr="00F47435" w:rsidRDefault="00F47435" w:rsidP="00F47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F47435" w:rsidRPr="00F47435" w:rsidRDefault="00F47435" w:rsidP="00F47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</w:tr>
      <w:tr w:rsidR="00F47435" w:rsidRPr="00F47435" w:rsidTr="00F47435">
        <w:trPr>
          <w:trHeight w:val="600"/>
        </w:trPr>
        <w:tc>
          <w:tcPr>
            <w:tcW w:w="4508" w:type="dxa"/>
            <w:vMerge/>
            <w:vAlign w:val="center"/>
          </w:tcPr>
          <w:p w:rsidR="00F47435" w:rsidRPr="00F47435" w:rsidRDefault="00F47435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F47435" w:rsidRPr="006358E0" w:rsidRDefault="00F47435" w:rsidP="00F47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00" w:type="dxa"/>
            <w:vMerge w:val="restart"/>
          </w:tcPr>
          <w:p w:rsidR="007D05B9" w:rsidRPr="006358E0" w:rsidRDefault="007D05B9" w:rsidP="004A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D05B9" w:rsidRPr="006358E0" w:rsidRDefault="007D05B9" w:rsidP="004A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F5DD4" w:rsidRPr="00506A00" w:rsidRDefault="00506A00" w:rsidP="00EF5DD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06A00">
              <w:rPr>
                <w:rFonts w:ascii="Times New Roman" w:hAnsi="Times New Roman" w:cs="Times New Roman"/>
                <w:sz w:val="26"/>
                <w:szCs w:val="26"/>
              </w:rPr>
              <w:t xml:space="preserve">Генеральному директору </w:t>
            </w:r>
          </w:p>
          <w:p w:rsidR="00506A00" w:rsidRDefault="00506A00" w:rsidP="00EF5DD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06A00">
              <w:rPr>
                <w:rFonts w:ascii="Times New Roman" w:hAnsi="Times New Roman" w:cs="Times New Roman"/>
                <w:sz w:val="26"/>
                <w:szCs w:val="26"/>
              </w:rPr>
              <w:t xml:space="preserve">ООО «Регион – </w:t>
            </w:r>
            <w:proofErr w:type="gramStart"/>
            <w:r w:rsidRPr="00506A0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proofErr w:type="gramEnd"/>
            <w:r w:rsidRPr="00506A0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497B8A" w:rsidRPr="00506A00" w:rsidRDefault="00497B8A" w:rsidP="00EF5DD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В.А.Новоселову</w:t>
            </w:r>
            <w:proofErr w:type="spellEnd"/>
          </w:p>
          <w:p w:rsidR="004A1490" w:rsidRPr="006358E0" w:rsidRDefault="004A1490" w:rsidP="004A149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05B9" w:rsidRPr="006358E0" w:rsidRDefault="007D05B9" w:rsidP="004A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47435" w:rsidRPr="00F47435" w:rsidTr="00F47435">
        <w:trPr>
          <w:trHeight w:val="174"/>
        </w:trPr>
        <w:tc>
          <w:tcPr>
            <w:tcW w:w="4508" w:type="dxa"/>
          </w:tcPr>
          <w:p w:rsidR="00F47435" w:rsidRPr="00F47435" w:rsidRDefault="005052F1" w:rsidP="00505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0"/>
                <w:lang w:eastAsia="ru-RU"/>
              </w:rPr>
              <w:t>Волгоградская</w:t>
            </w:r>
            <w:r w:rsidR="00F47435" w:rsidRPr="00F47435">
              <w:rPr>
                <w:rFonts w:ascii="Times New Roman" w:eastAsia="Times New Roman" w:hAnsi="Times New Roman" w:cs="Times New Roman"/>
                <w:iCs/>
                <w:sz w:val="18"/>
                <w:szCs w:val="20"/>
                <w:lang w:eastAsia="ru-RU"/>
              </w:rPr>
              <w:t xml:space="preserve"> ул., д. 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20"/>
                <w:lang w:eastAsia="ru-RU"/>
              </w:rPr>
              <w:t>1</w:t>
            </w:r>
            <w:r w:rsidR="00F47435" w:rsidRPr="00F47435">
              <w:rPr>
                <w:rFonts w:ascii="Times New Roman" w:eastAsia="Times New Roman" w:hAnsi="Times New Roman" w:cs="Times New Roman"/>
                <w:iCs/>
                <w:sz w:val="18"/>
                <w:szCs w:val="20"/>
                <w:lang w:eastAsia="ru-RU"/>
              </w:rPr>
              <w:t>2, Междуреченский</w:t>
            </w:r>
            <w:r w:rsidR="00F47435" w:rsidRPr="00F47435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7435" w:rsidRPr="00F47435" w:rsidTr="00F47435">
        <w:trPr>
          <w:trHeight w:val="174"/>
        </w:trPr>
        <w:tc>
          <w:tcPr>
            <w:tcW w:w="4508" w:type="dxa"/>
          </w:tcPr>
          <w:p w:rsidR="00F47435" w:rsidRPr="00F47435" w:rsidRDefault="00F47435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7435" w:rsidRPr="00F47435" w:rsidTr="00F47435">
        <w:trPr>
          <w:trHeight w:val="174"/>
        </w:trPr>
        <w:tc>
          <w:tcPr>
            <w:tcW w:w="4508" w:type="dxa"/>
          </w:tcPr>
          <w:p w:rsidR="00F47435" w:rsidRPr="00F47435" w:rsidRDefault="00F47435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7435" w:rsidRPr="00F47435" w:rsidTr="00F47435">
        <w:trPr>
          <w:trHeight w:val="174"/>
        </w:trPr>
        <w:tc>
          <w:tcPr>
            <w:tcW w:w="4508" w:type="dxa"/>
          </w:tcPr>
          <w:p w:rsidR="00F47435" w:rsidRPr="00F47435" w:rsidRDefault="00F47435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Телефон / факс (34677) 32-122</w:t>
            </w:r>
            <w:r w:rsidR="005052F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32-245</w:t>
            </w:r>
          </w:p>
        </w:tc>
        <w:tc>
          <w:tcPr>
            <w:tcW w:w="5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7435" w:rsidRPr="00497B8A" w:rsidTr="00F47435">
        <w:trPr>
          <w:trHeight w:val="174"/>
        </w:trPr>
        <w:tc>
          <w:tcPr>
            <w:tcW w:w="4508" w:type="dxa"/>
          </w:tcPr>
          <w:p w:rsidR="00F47435" w:rsidRPr="00F47435" w:rsidRDefault="00F47435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F47435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E</w:t>
            </w:r>
            <w:r w:rsidRPr="001F445A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-</w:t>
            </w:r>
            <w:r w:rsidRPr="00F47435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mail</w:t>
            </w:r>
            <w:r w:rsidRPr="001F445A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: </w:t>
            </w:r>
            <w:r w:rsidRPr="00F47435">
              <w:rPr>
                <w:rFonts w:ascii="Times New Roman" w:eastAsia="Times New Roman" w:hAnsi="Times New Roman" w:cs="Times New Roman"/>
                <w:sz w:val="18"/>
                <w:szCs w:val="20"/>
                <w:u w:val="single"/>
                <w:lang w:val="en-US" w:eastAsia="ru-RU"/>
              </w:rPr>
              <w:t>kns</w:t>
            </w:r>
            <w:r w:rsidRPr="001F445A">
              <w:rPr>
                <w:rFonts w:ascii="Times New Roman" w:eastAsia="Times New Roman" w:hAnsi="Times New Roman" w:cs="Times New Roman"/>
                <w:sz w:val="18"/>
                <w:szCs w:val="20"/>
                <w:u w:val="single"/>
                <w:lang w:val="en-US" w:eastAsia="ru-RU"/>
              </w:rPr>
              <w:t>@</w:t>
            </w:r>
            <w:r w:rsidRPr="00F47435">
              <w:rPr>
                <w:rFonts w:ascii="Times New Roman" w:eastAsia="Times New Roman" w:hAnsi="Times New Roman" w:cs="Times New Roman"/>
                <w:sz w:val="18"/>
                <w:szCs w:val="20"/>
                <w:u w:val="single"/>
                <w:lang w:val="en-US" w:eastAsia="ru-RU"/>
              </w:rPr>
              <w:t>adm</w:t>
            </w:r>
            <w:hyperlink r:id="rId10" w:history="1">
              <w:r w:rsidRPr="00F47435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konda.ru</w:t>
              </w:r>
            </w:hyperlink>
          </w:p>
        </w:tc>
        <w:tc>
          <w:tcPr>
            <w:tcW w:w="5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9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F47435" w:rsidRPr="00F47435" w:rsidTr="00F47435">
        <w:trPr>
          <w:trHeight w:val="174"/>
        </w:trPr>
        <w:tc>
          <w:tcPr>
            <w:tcW w:w="4508" w:type="dxa"/>
          </w:tcPr>
          <w:p w:rsidR="00F47435" w:rsidRPr="00F47435" w:rsidRDefault="00497B8A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hyperlink r:id="rId11" w:history="1">
              <w:r w:rsidR="00F47435" w:rsidRPr="00F47435">
                <w:rPr>
                  <w:rFonts w:ascii="Times New Roman" w:eastAsia="Times New Roman" w:hAnsi="Times New Roman" w:cs="Times New Roman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F47435" w:rsidRPr="00F47435">
                <w:rPr>
                  <w:rFonts w:ascii="Times New Roman" w:eastAsia="Times New Roman" w:hAnsi="Times New Roman" w:cs="Times New Roman"/>
                  <w:sz w:val="18"/>
                  <w:szCs w:val="20"/>
                  <w:u w:val="single"/>
                  <w:lang w:eastAsia="ru-RU"/>
                </w:rPr>
                <w:t>://</w:t>
              </w:r>
              <w:r w:rsidR="00F47435" w:rsidRPr="00F47435">
                <w:rPr>
                  <w:rFonts w:ascii="Times New Roman" w:eastAsia="Times New Roman" w:hAnsi="Times New Roman" w:cs="Times New Roman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F47435" w:rsidRPr="00F47435">
                <w:rPr>
                  <w:rFonts w:ascii="Times New Roman" w:eastAsia="Times New Roman" w:hAnsi="Times New Roman" w:cs="Times New Roman"/>
                  <w:sz w:val="18"/>
                  <w:szCs w:val="20"/>
                  <w:u w:val="single"/>
                  <w:lang w:eastAsia="ru-RU"/>
                </w:rPr>
                <w:t>.</w:t>
              </w:r>
              <w:r w:rsidR="00F47435" w:rsidRPr="00F47435">
                <w:rPr>
                  <w:rFonts w:ascii="Times New Roman" w:eastAsia="Times New Roman" w:hAnsi="Times New Roman" w:cs="Times New Roman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9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F47435" w:rsidRPr="00F47435" w:rsidTr="00F47435">
        <w:trPr>
          <w:trHeight w:val="174"/>
        </w:trPr>
        <w:tc>
          <w:tcPr>
            <w:tcW w:w="4508" w:type="dxa"/>
          </w:tcPr>
          <w:p w:rsidR="00F47435" w:rsidRPr="00F47435" w:rsidRDefault="00F47435" w:rsidP="00F47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7435" w:rsidRPr="00F47435" w:rsidTr="00F47435">
        <w:trPr>
          <w:trHeight w:val="174"/>
        </w:trPr>
        <w:tc>
          <w:tcPr>
            <w:tcW w:w="4508" w:type="dxa"/>
          </w:tcPr>
          <w:p w:rsidR="00F47435" w:rsidRPr="00F47435" w:rsidRDefault="00F47435" w:rsidP="005A0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900" w:type="dxa"/>
            <w:vMerge/>
          </w:tcPr>
          <w:p w:rsidR="00F47435" w:rsidRPr="00F47435" w:rsidRDefault="00F47435" w:rsidP="00F474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EF5DD4" w:rsidRDefault="00EF5DD4" w:rsidP="00EF5DD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Исх. от </w:t>
      </w:r>
      <w:r w:rsidR="00497B8A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 </w:t>
      </w:r>
      <w:r w:rsidR="00506A00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</w:t>
      </w:r>
      <w:r w:rsidR="00506A00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бря 2019 года №</w:t>
      </w:r>
      <w:r w:rsidR="00497B8A">
        <w:rPr>
          <w:rFonts w:ascii="Times New Roman" w:hAnsi="Times New Roman"/>
          <w:sz w:val="24"/>
          <w:szCs w:val="24"/>
        </w:rPr>
        <w:t xml:space="preserve"> 478</w:t>
      </w:r>
    </w:p>
    <w:p w:rsidR="009917B5" w:rsidRPr="00B17E67" w:rsidRDefault="00343BF0" w:rsidP="00EF5D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Pr="006A4890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052F1" w:rsidRDefault="005052F1" w:rsidP="004A149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EF5DD4" w:rsidRPr="00506A00" w:rsidRDefault="00EF5DD4" w:rsidP="00506A00">
      <w:pPr>
        <w:spacing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506A00">
        <w:rPr>
          <w:rFonts w:ascii="Times New Roman" w:hAnsi="Times New Roman" w:cs="Times New Roman"/>
          <w:sz w:val="26"/>
          <w:szCs w:val="26"/>
        </w:rPr>
        <w:t>Уважаем</w:t>
      </w:r>
      <w:r w:rsidR="00506A00" w:rsidRPr="00506A00">
        <w:rPr>
          <w:rFonts w:ascii="Times New Roman" w:hAnsi="Times New Roman" w:cs="Times New Roman"/>
          <w:sz w:val="26"/>
          <w:szCs w:val="26"/>
        </w:rPr>
        <w:t>ый Василий Анатольевич</w:t>
      </w:r>
      <w:r w:rsidRPr="00506A00">
        <w:rPr>
          <w:rFonts w:ascii="Times New Roman" w:hAnsi="Times New Roman" w:cs="Times New Roman"/>
          <w:sz w:val="26"/>
          <w:szCs w:val="26"/>
        </w:rPr>
        <w:t>!</w:t>
      </w:r>
    </w:p>
    <w:p w:rsidR="00506A00" w:rsidRPr="00506A00" w:rsidRDefault="00506A00" w:rsidP="00CB37A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06A00">
        <w:rPr>
          <w:rFonts w:ascii="Times New Roman" w:hAnsi="Times New Roman" w:cs="Times New Roman"/>
          <w:sz w:val="26"/>
          <w:szCs w:val="26"/>
        </w:rPr>
        <w:t xml:space="preserve">Благодарим Вас за активное участие в опросе при проведении публичных консультаций в рамках оценки фактического  воздействия постановления администрации Кондинского района от </w:t>
      </w:r>
      <w:r w:rsidRPr="00506A00">
        <w:rPr>
          <w:rFonts w:ascii="Times New Roman" w:hAnsi="Times New Roman"/>
          <w:bCs/>
          <w:sz w:val="26"/>
          <w:szCs w:val="26"/>
        </w:rPr>
        <w:t>03 октября 2017 года № 1620 «</w:t>
      </w:r>
      <w:r w:rsidRPr="00506A00">
        <w:rPr>
          <w:rFonts w:ascii="Times New Roman" w:hAnsi="Times New Roman"/>
          <w:color w:val="000000"/>
          <w:sz w:val="26"/>
          <w:szCs w:val="26"/>
        </w:rPr>
        <w:t>Об утверждении Порядка предоставления субсидии в целях возмещения недополученных доходов организациям (за исключением субсидий</w:t>
      </w:r>
      <w:proofErr w:type="gramEnd"/>
      <w:r w:rsidRPr="00506A00">
        <w:rPr>
          <w:rFonts w:ascii="Times New Roman" w:hAnsi="Times New Roman"/>
          <w:color w:val="000000"/>
          <w:sz w:val="26"/>
          <w:szCs w:val="26"/>
        </w:rPr>
        <w:t xml:space="preserve"> государственным (муниципальным) учреждениям), предоставляющим населению услуги по помывке в бане по социально-ориентированному тарифу на территории городского поселения </w:t>
      </w:r>
      <w:proofErr w:type="gramStart"/>
      <w:r w:rsidRPr="00506A00">
        <w:rPr>
          <w:rFonts w:ascii="Times New Roman" w:hAnsi="Times New Roman"/>
          <w:color w:val="000000"/>
          <w:sz w:val="26"/>
          <w:szCs w:val="26"/>
        </w:rPr>
        <w:t>Междуреченский</w:t>
      </w:r>
      <w:proofErr w:type="gramEnd"/>
      <w:r w:rsidRPr="00506A00">
        <w:rPr>
          <w:rFonts w:ascii="Times New Roman" w:hAnsi="Times New Roman"/>
          <w:sz w:val="26"/>
          <w:szCs w:val="26"/>
          <w:shd w:val="clear" w:color="auto" w:fill="FFFFFF"/>
        </w:rPr>
        <w:t>»</w:t>
      </w:r>
      <w:r w:rsidRPr="00506A0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06A00" w:rsidRPr="00506A00" w:rsidRDefault="00506A00" w:rsidP="00506A0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6A00">
        <w:rPr>
          <w:rFonts w:ascii="Times New Roman" w:hAnsi="Times New Roman" w:cs="Times New Roman"/>
          <w:sz w:val="26"/>
          <w:szCs w:val="26"/>
        </w:rPr>
        <w:t xml:space="preserve">Мнение представителей некоммерческого партнерства "Союз предпринимателей Кондинского района" необходимо для оценки фактического воздействия постановления администрации Кондинского района от </w:t>
      </w:r>
      <w:r w:rsidRPr="00506A00">
        <w:rPr>
          <w:rFonts w:ascii="Times New Roman" w:hAnsi="Times New Roman"/>
          <w:bCs/>
          <w:sz w:val="26"/>
          <w:szCs w:val="26"/>
        </w:rPr>
        <w:t>03 октября 2017 года № 1620</w:t>
      </w:r>
      <w:r w:rsidRPr="00506A0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06A00" w:rsidRPr="00506A00" w:rsidRDefault="00506A00" w:rsidP="00506A0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06A00">
        <w:rPr>
          <w:rFonts w:ascii="Times New Roman" w:hAnsi="Times New Roman" w:cs="Times New Roman"/>
          <w:color w:val="000000"/>
          <w:sz w:val="26"/>
          <w:szCs w:val="26"/>
        </w:rPr>
        <w:t>Надеемся на дальнейшую совместную работу в интересах развития как предпринимательского сообщества Кондинского района, так и экономики Кондинского района.</w:t>
      </w:r>
    </w:p>
    <w:p w:rsidR="00506A00" w:rsidRPr="00506A00" w:rsidRDefault="00506A00" w:rsidP="00506A00">
      <w:pPr>
        <w:spacing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506A00" w:rsidRPr="00506A00" w:rsidRDefault="00506A00" w:rsidP="00506A00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506A00">
        <w:rPr>
          <w:rFonts w:ascii="Times New Roman" w:hAnsi="Times New Roman" w:cs="Times New Roman"/>
          <w:sz w:val="26"/>
          <w:szCs w:val="26"/>
        </w:rPr>
        <w:t>Председатель комитета                                                                           С.П.Кулиниченко</w:t>
      </w:r>
    </w:p>
    <w:p w:rsidR="00506A00" w:rsidRDefault="00506A00" w:rsidP="00506A00">
      <w:pPr>
        <w:pStyle w:val="Default"/>
        <w:rPr>
          <w:rFonts w:ascii="Times New Roman" w:hAnsi="Times New Roman" w:cs="Times New Roman"/>
          <w:sz w:val="16"/>
          <w:szCs w:val="16"/>
        </w:rPr>
      </w:pPr>
    </w:p>
    <w:p w:rsidR="00506A00" w:rsidRDefault="00506A00" w:rsidP="00506A00">
      <w:pPr>
        <w:pStyle w:val="Default"/>
        <w:rPr>
          <w:rFonts w:ascii="Times New Roman" w:hAnsi="Times New Roman" w:cs="Times New Roman"/>
          <w:sz w:val="16"/>
          <w:szCs w:val="16"/>
        </w:rPr>
      </w:pPr>
    </w:p>
    <w:p w:rsidR="00506A00" w:rsidRDefault="00506A00" w:rsidP="00506A00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506A00" w:rsidRDefault="00506A00" w:rsidP="00506A00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506A00" w:rsidRPr="005052F1" w:rsidRDefault="00506A00" w:rsidP="00506A00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5052F1">
        <w:rPr>
          <w:rFonts w:ascii="Times New Roman" w:hAnsi="Times New Roman" w:cs="Times New Roman"/>
          <w:bCs/>
          <w:sz w:val="16"/>
          <w:szCs w:val="16"/>
        </w:rPr>
        <w:t xml:space="preserve">Исполнитель: </w:t>
      </w:r>
      <w:r>
        <w:rPr>
          <w:rFonts w:ascii="Times New Roman" w:hAnsi="Times New Roman" w:cs="Times New Roman"/>
          <w:bCs/>
          <w:sz w:val="16"/>
          <w:szCs w:val="16"/>
        </w:rPr>
        <w:t xml:space="preserve"> н</w:t>
      </w:r>
      <w:r w:rsidRPr="005052F1">
        <w:rPr>
          <w:rFonts w:ascii="Times New Roman" w:hAnsi="Times New Roman" w:cs="Times New Roman"/>
          <w:bCs/>
          <w:sz w:val="16"/>
          <w:szCs w:val="16"/>
        </w:rPr>
        <w:t>ачальник отдела субсидий</w:t>
      </w:r>
    </w:p>
    <w:p w:rsidR="00506A00" w:rsidRPr="005052F1" w:rsidRDefault="00506A00" w:rsidP="00506A00">
      <w:pPr>
        <w:pStyle w:val="aa"/>
        <w:spacing w:after="0" w:line="240" w:lineRule="auto"/>
        <w:ind w:left="0"/>
        <w:rPr>
          <w:rFonts w:ascii="Times New Roman" w:hAnsi="Times New Roman"/>
          <w:bCs/>
          <w:sz w:val="16"/>
          <w:szCs w:val="16"/>
          <w:lang w:val="ru-RU"/>
        </w:rPr>
      </w:pPr>
      <w:r w:rsidRPr="005052F1">
        <w:rPr>
          <w:rFonts w:ascii="Times New Roman" w:hAnsi="Times New Roman"/>
          <w:bCs/>
          <w:sz w:val="16"/>
          <w:szCs w:val="16"/>
          <w:lang w:val="ru-RU"/>
        </w:rPr>
        <w:t>Тишкова Гульнур Муллануровна</w:t>
      </w:r>
    </w:p>
    <w:p w:rsidR="00506A00" w:rsidRDefault="00506A00" w:rsidP="00506A00">
      <w:pPr>
        <w:pStyle w:val="ConsPlusTitle"/>
      </w:pPr>
      <w:r w:rsidRPr="005052F1">
        <w:rPr>
          <w:b w:val="0"/>
          <w:sz w:val="16"/>
          <w:szCs w:val="16"/>
        </w:rPr>
        <w:t>телефон: 8(34677) 32245</w:t>
      </w:r>
    </w:p>
    <w:p w:rsidR="00506A00" w:rsidRDefault="00506A00" w:rsidP="00506A00">
      <w:pPr>
        <w:pStyle w:val="ConsPlusTitle"/>
      </w:pPr>
    </w:p>
    <w:p w:rsidR="00506A00" w:rsidRDefault="00506A00" w:rsidP="00506A00">
      <w:pPr>
        <w:spacing w:line="240" w:lineRule="auto"/>
        <w:ind w:firstLine="708"/>
        <w:jc w:val="center"/>
        <w:rPr>
          <w:rFonts w:ascii="Times New Roman" w:hAnsi="Times New Roman" w:cs="Times New Roman"/>
          <w:sz w:val="25"/>
          <w:szCs w:val="25"/>
        </w:rPr>
      </w:pPr>
    </w:p>
    <w:p w:rsidR="00EF5DD4" w:rsidRDefault="00EF5DD4" w:rsidP="00EF5DD4">
      <w:pPr>
        <w:pStyle w:val="ConsPlusTitle"/>
      </w:pPr>
    </w:p>
    <w:tbl>
      <w:tblPr>
        <w:tblW w:w="9908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900"/>
      </w:tblGrid>
      <w:tr w:rsidR="00EF5DD4" w:rsidRPr="00F47435" w:rsidTr="009729A7">
        <w:trPr>
          <w:trHeight w:val="1767"/>
        </w:trPr>
        <w:tc>
          <w:tcPr>
            <w:tcW w:w="4508" w:type="dxa"/>
            <w:vMerge w:val="restart"/>
          </w:tcPr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6ED461B6" wp14:editId="64B57AA0">
                  <wp:extent cx="593725" cy="653415"/>
                  <wp:effectExtent l="19050" t="0" r="0" b="0"/>
                  <wp:docPr id="4" name="Рисунок 2" descr="ГербКондинского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Кондинского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25" cy="653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Муниципальное образование</w:t>
            </w:r>
          </w:p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b/>
                <w:lang w:eastAsia="ru-RU"/>
              </w:rPr>
              <w:t>Кондинский район</w:t>
            </w:r>
          </w:p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F5DD4" w:rsidRPr="00F47435" w:rsidRDefault="00EF5DD4" w:rsidP="009729A7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КОНДИНСКОГО  РАЙОНА</w:t>
            </w:r>
          </w:p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Комитет несырьевого сектора экономики и поддержки предпринимательства</w:t>
            </w:r>
          </w:p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5400" w:type="dxa"/>
            <w:gridSpan w:val="2"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5DD4" w:rsidRPr="00F47435" w:rsidRDefault="00EF5DD4" w:rsidP="00972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5DD4" w:rsidRPr="00F47435" w:rsidRDefault="00EF5DD4" w:rsidP="00972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5DD4" w:rsidRPr="00F47435" w:rsidRDefault="00EF5DD4" w:rsidP="00972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</w:tr>
      <w:tr w:rsidR="00EF5DD4" w:rsidRPr="00F47435" w:rsidTr="009729A7">
        <w:trPr>
          <w:trHeight w:val="600"/>
        </w:trPr>
        <w:tc>
          <w:tcPr>
            <w:tcW w:w="4508" w:type="dxa"/>
            <w:vMerge/>
            <w:vAlign w:val="center"/>
          </w:tcPr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EF5DD4" w:rsidRPr="006358E0" w:rsidRDefault="00EF5DD4" w:rsidP="00972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900" w:type="dxa"/>
            <w:vMerge w:val="restart"/>
          </w:tcPr>
          <w:p w:rsidR="00EF5DD4" w:rsidRPr="00EF5DD4" w:rsidRDefault="00EF5DD4" w:rsidP="00972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EF5DD4" w:rsidRPr="00EF5DD4" w:rsidRDefault="00EF5DD4" w:rsidP="00972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EF5DD4" w:rsidRPr="00EF5DD4" w:rsidRDefault="00EF5DD4" w:rsidP="00EF5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F5DD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Руководителю «</w:t>
            </w:r>
            <w:proofErr w:type="spellStart"/>
            <w:r w:rsidRPr="00EF5DD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Стройкомплект</w:t>
            </w:r>
            <w:proofErr w:type="spellEnd"/>
            <w:r w:rsidRPr="00EF5DD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»</w:t>
            </w:r>
          </w:p>
          <w:p w:rsidR="00EF5DD4" w:rsidRPr="00EF5DD4" w:rsidRDefault="00EF5DD4" w:rsidP="00EF5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spellStart"/>
            <w:r w:rsidRPr="00EF5DD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И.В.Карповских</w:t>
            </w:r>
            <w:proofErr w:type="spellEnd"/>
          </w:p>
          <w:p w:rsidR="00EF5DD4" w:rsidRPr="00EF5DD4" w:rsidRDefault="00EF5DD4" w:rsidP="009729A7">
            <w:pPr>
              <w:spacing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bookmarkStart w:id="0" w:name="_GoBack"/>
            <w:bookmarkEnd w:id="0"/>
          </w:p>
          <w:p w:rsidR="00EF5DD4" w:rsidRPr="00EF5DD4" w:rsidRDefault="00EF5DD4" w:rsidP="00972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EF5DD4" w:rsidRPr="00F47435" w:rsidTr="009729A7">
        <w:trPr>
          <w:trHeight w:val="174"/>
        </w:trPr>
        <w:tc>
          <w:tcPr>
            <w:tcW w:w="4508" w:type="dxa"/>
          </w:tcPr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20"/>
                <w:lang w:eastAsia="ru-RU"/>
              </w:rPr>
              <w:t>Волгоградская</w:t>
            </w:r>
            <w:r w:rsidRPr="00F47435">
              <w:rPr>
                <w:rFonts w:ascii="Times New Roman" w:eastAsia="Times New Roman" w:hAnsi="Times New Roman" w:cs="Times New Roman"/>
                <w:iCs/>
                <w:sz w:val="18"/>
                <w:szCs w:val="20"/>
                <w:lang w:eastAsia="ru-RU"/>
              </w:rPr>
              <w:t xml:space="preserve"> ул., д. 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20"/>
                <w:lang w:eastAsia="ru-RU"/>
              </w:rPr>
              <w:t>1</w:t>
            </w:r>
            <w:r w:rsidRPr="00F47435">
              <w:rPr>
                <w:rFonts w:ascii="Times New Roman" w:eastAsia="Times New Roman" w:hAnsi="Times New Roman" w:cs="Times New Roman"/>
                <w:iCs/>
                <w:sz w:val="18"/>
                <w:szCs w:val="20"/>
                <w:lang w:eastAsia="ru-RU"/>
              </w:rPr>
              <w:t>2, Междуреченский</w:t>
            </w:r>
            <w:r w:rsidRPr="00F47435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F5DD4" w:rsidRPr="00F47435" w:rsidTr="009729A7">
        <w:trPr>
          <w:trHeight w:val="174"/>
        </w:trPr>
        <w:tc>
          <w:tcPr>
            <w:tcW w:w="4508" w:type="dxa"/>
          </w:tcPr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F5DD4" w:rsidRPr="00F47435" w:rsidTr="009729A7">
        <w:trPr>
          <w:trHeight w:val="174"/>
        </w:trPr>
        <w:tc>
          <w:tcPr>
            <w:tcW w:w="4508" w:type="dxa"/>
          </w:tcPr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F5DD4" w:rsidRPr="00F47435" w:rsidTr="009729A7">
        <w:trPr>
          <w:trHeight w:val="174"/>
        </w:trPr>
        <w:tc>
          <w:tcPr>
            <w:tcW w:w="4508" w:type="dxa"/>
          </w:tcPr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743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Телефон / факс (34677) 32-122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32-245</w:t>
            </w:r>
          </w:p>
        </w:tc>
        <w:tc>
          <w:tcPr>
            <w:tcW w:w="5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F5DD4" w:rsidRPr="00497B8A" w:rsidTr="009729A7">
        <w:trPr>
          <w:trHeight w:val="174"/>
        </w:trPr>
        <w:tc>
          <w:tcPr>
            <w:tcW w:w="4508" w:type="dxa"/>
          </w:tcPr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F47435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E</w:t>
            </w:r>
            <w:r w:rsidRPr="001F445A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-</w:t>
            </w:r>
            <w:r w:rsidRPr="00F47435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mail</w:t>
            </w:r>
            <w:r w:rsidRPr="001F445A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: </w:t>
            </w:r>
            <w:r w:rsidRPr="00F47435">
              <w:rPr>
                <w:rFonts w:ascii="Times New Roman" w:eastAsia="Times New Roman" w:hAnsi="Times New Roman" w:cs="Times New Roman"/>
                <w:sz w:val="18"/>
                <w:szCs w:val="20"/>
                <w:u w:val="single"/>
                <w:lang w:val="en-US" w:eastAsia="ru-RU"/>
              </w:rPr>
              <w:t>kns</w:t>
            </w:r>
            <w:r w:rsidRPr="001F445A">
              <w:rPr>
                <w:rFonts w:ascii="Times New Roman" w:eastAsia="Times New Roman" w:hAnsi="Times New Roman" w:cs="Times New Roman"/>
                <w:sz w:val="18"/>
                <w:szCs w:val="20"/>
                <w:u w:val="single"/>
                <w:lang w:val="en-US" w:eastAsia="ru-RU"/>
              </w:rPr>
              <w:t>@</w:t>
            </w:r>
            <w:r w:rsidRPr="00F47435">
              <w:rPr>
                <w:rFonts w:ascii="Times New Roman" w:eastAsia="Times New Roman" w:hAnsi="Times New Roman" w:cs="Times New Roman"/>
                <w:sz w:val="18"/>
                <w:szCs w:val="20"/>
                <w:u w:val="single"/>
                <w:lang w:val="en-US" w:eastAsia="ru-RU"/>
              </w:rPr>
              <w:t>adm</w:t>
            </w:r>
            <w:hyperlink r:id="rId12" w:history="1">
              <w:r w:rsidRPr="00F47435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konda.ru</w:t>
              </w:r>
            </w:hyperlink>
          </w:p>
        </w:tc>
        <w:tc>
          <w:tcPr>
            <w:tcW w:w="5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9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EF5DD4" w:rsidRPr="00F47435" w:rsidTr="009729A7">
        <w:trPr>
          <w:trHeight w:val="174"/>
        </w:trPr>
        <w:tc>
          <w:tcPr>
            <w:tcW w:w="4508" w:type="dxa"/>
          </w:tcPr>
          <w:p w:rsidR="00EF5DD4" w:rsidRPr="00F47435" w:rsidRDefault="00497B8A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hyperlink r:id="rId13" w:history="1">
              <w:r w:rsidR="00EF5DD4" w:rsidRPr="00F47435">
                <w:rPr>
                  <w:rFonts w:ascii="Times New Roman" w:eastAsia="Times New Roman" w:hAnsi="Times New Roman" w:cs="Times New Roman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EF5DD4" w:rsidRPr="00F47435">
                <w:rPr>
                  <w:rFonts w:ascii="Times New Roman" w:eastAsia="Times New Roman" w:hAnsi="Times New Roman" w:cs="Times New Roman"/>
                  <w:sz w:val="18"/>
                  <w:szCs w:val="20"/>
                  <w:u w:val="single"/>
                  <w:lang w:eastAsia="ru-RU"/>
                </w:rPr>
                <w:t>://</w:t>
              </w:r>
              <w:r w:rsidR="00EF5DD4" w:rsidRPr="00F47435">
                <w:rPr>
                  <w:rFonts w:ascii="Times New Roman" w:eastAsia="Times New Roman" w:hAnsi="Times New Roman" w:cs="Times New Roman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EF5DD4" w:rsidRPr="00F47435">
                <w:rPr>
                  <w:rFonts w:ascii="Times New Roman" w:eastAsia="Times New Roman" w:hAnsi="Times New Roman" w:cs="Times New Roman"/>
                  <w:sz w:val="18"/>
                  <w:szCs w:val="20"/>
                  <w:u w:val="single"/>
                  <w:lang w:eastAsia="ru-RU"/>
                </w:rPr>
                <w:t>.</w:t>
              </w:r>
              <w:r w:rsidR="00EF5DD4" w:rsidRPr="00F47435">
                <w:rPr>
                  <w:rFonts w:ascii="Times New Roman" w:eastAsia="Times New Roman" w:hAnsi="Times New Roman" w:cs="Times New Roman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9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EF5DD4" w:rsidRPr="00F47435" w:rsidTr="009729A7">
        <w:trPr>
          <w:trHeight w:val="174"/>
        </w:trPr>
        <w:tc>
          <w:tcPr>
            <w:tcW w:w="4508" w:type="dxa"/>
          </w:tcPr>
          <w:p w:rsidR="00EF5DD4" w:rsidRPr="00F47435" w:rsidRDefault="00EF5DD4" w:rsidP="0097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5DD4" w:rsidRPr="00F47435" w:rsidTr="009729A7">
        <w:trPr>
          <w:trHeight w:val="174"/>
        </w:trPr>
        <w:tc>
          <w:tcPr>
            <w:tcW w:w="4508" w:type="dxa"/>
          </w:tcPr>
          <w:p w:rsidR="00EF5DD4" w:rsidRPr="00F47435" w:rsidRDefault="00EF5DD4" w:rsidP="00972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900" w:type="dxa"/>
            <w:vMerge/>
          </w:tcPr>
          <w:p w:rsidR="00EF5DD4" w:rsidRPr="00F47435" w:rsidRDefault="00EF5DD4" w:rsidP="009729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EF5DD4" w:rsidRDefault="00EF5DD4" w:rsidP="00EF5DD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Исх. от </w:t>
      </w:r>
      <w:r w:rsidR="00497B8A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 </w:t>
      </w:r>
      <w:r w:rsidR="00497B8A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оября 2019 года №</w:t>
      </w:r>
      <w:r w:rsidR="00497B8A">
        <w:rPr>
          <w:rFonts w:ascii="Times New Roman" w:hAnsi="Times New Roman"/>
          <w:sz w:val="24"/>
          <w:szCs w:val="24"/>
        </w:rPr>
        <w:t xml:space="preserve"> 479</w:t>
      </w:r>
    </w:p>
    <w:p w:rsidR="00EF5DD4" w:rsidRPr="00B17E67" w:rsidRDefault="00EF5DD4" w:rsidP="00EF5D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EF5DD4" w:rsidRPr="006A4890" w:rsidRDefault="00EF5DD4" w:rsidP="00EF5DD4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F5DD4" w:rsidRDefault="00EF5DD4" w:rsidP="00EF5D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EF5DD4" w:rsidRDefault="00EF5DD4" w:rsidP="00506A0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506A00">
        <w:rPr>
          <w:rFonts w:ascii="Times New Roman" w:hAnsi="Times New Roman" w:cs="Times New Roman"/>
          <w:sz w:val="26"/>
          <w:szCs w:val="26"/>
        </w:rPr>
        <w:t>Уважаемый Игорь Владиславович!</w:t>
      </w:r>
    </w:p>
    <w:p w:rsidR="00CB37AB" w:rsidRPr="00506A00" w:rsidRDefault="00CB37AB" w:rsidP="00CB37A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506A00" w:rsidRPr="00506A00" w:rsidRDefault="00506A00" w:rsidP="00506A0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06A00">
        <w:rPr>
          <w:rFonts w:ascii="Times New Roman" w:hAnsi="Times New Roman" w:cs="Times New Roman"/>
          <w:sz w:val="26"/>
          <w:szCs w:val="26"/>
        </w:rPr>
        <w:t xml:space="preserve">Благодарим Вас за активное участие в опросе при проведении публичных консультаций в рамках оценки фактического  воздействия постановления администрации Кондинского района от </w:t>
      </w:r>
      <w:r w:rsidRPr="00506A00">
        <w:rPr>
          <w:rFonts w:ascii="Times New Roman" w:hAnsi="Times New Roman"/>
          <w:bCs/>
          <w:sz w:val="26"/>
          <w:szCs w:val="26"/>
        </w:rPr>
        <w:t>03 октября 2017 года № 1620 «</w:t>
      </w:r>
      <w:r w:rsidRPr="00506A00">
        <w:rPr>
          <w:rFonts w:ascii="Times New Roman" w:hAnsi="Times New Roman"/>
          <w:color w:val="000000"/>
          <w:sz w:val="26"/>
          <w:szCs w:val="26"/>
        </w:rPr>
        <w:t>Об утверждении Порядка предоставления субсидии в целях возмещения недополученных доходов организациям (за исключением субсидий государственным (муниципальным) учреждениям), предоставляющим населению услуги по помывке в бане по социально-ориентированному тарифу на территории городского поселения Междуреченский</w:t>
      </w:r>
      <w:r w:rsidRPr="00506A00">
        <w:rPr>
          <w:rFonts w:ascii="Times New Roman" w:hAnsi="Times New Roman"/>
          <w:sz w:val="26"/>
          <w:szCs w:val="26"/>
          <w:shd w:val="clear" w:color="auto" w:fill="FFFFFF"/>
        </w:rPr>
        <w:t>»</w:t>
      </w:r>
      <w:r w:rsidRPr="00506A00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506A00" w:rsidRPr="00506A00" w:rsidRDefault="00506A00" w:rsidP="00506A0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6A00">
        <w:rPr>
          <w:rFonts w:ascii="Times New Roman" w:hAnsi="Times New Roman" w:cs="Times New Roman"/>
          <w:sz w:val="26"/>
          <w:szCs w:val="26"/>
        </w:rPr>
        <w:t xml:space="preserve">Мнение представителей некоммерческого партнерства "Союз предпринимателей Кондинского района" необходимо для оценки фактического воздействия постановления администрации Кондинского района от </w:t>
      </w:r>
      <w:r w:rsidRPr="00506A00">
        <w:rPr>
          <w:rFonts w:ascii="Times New Roman" w:hAnsi="Times New Roman"/>
          <w:bCs/>
          <w:sz w:val="26"/>
          <w:szCs w:val="26"/>
        </w:rPr>
        <w:t>03 октября 2017 года № 1620</w:t>
      </w:r>
      <w:r w:rsidRPr="00506A0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06A00" w:rsidRPr="00506A00" w:rsidRDefault="00506A00" w:rsidP="00506A0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06A00">
        <w:rPr>
          <w:rFonts w:ascii="Times New Roman" w:hAnsi="Times New Roman" w:cs="Times New Roman"/>
          <w:color w:val="000000"/>
          <w:sz w:val="26"/>
          <w:szCs w:val="26"/>
        </w:rPr>
        <w:t>Надеемся на дальнейшую совместную работу в интересах развития как предпринимательского сообщества Кондинского района, так и экономики Кондинского района.</w:t>
      </w:r>
    </w:p>
    <w:p w:rsidR="00EF5DD4" w:rsidRPr="00506A00" w:rsidRDefault="00EF5DD4" w:rsidP="00506A0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F5DD4" w:rsidRPr="00506A00" w:rsidRDefault="00EF5DD4" w:rsidP="00506A0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F5DD4" w:rsidRPr="00506A00" w:rsidRDefault="00EF5DD4" w:rsidP="00506A00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506A00">
        <w:rPr>
          <w:rFonts w:ascii="Times New Roman" w:hAnsi="Times New Roman" w:cs="Times New Roman"/>
          <w:sz w:val="26"/>
          <w:szCs w:val="26"/>
        </w:rPr>
        <w:t>Председатель комитета                                                                          С.П.Кулиниченко</w:t>
      </w:r>
    </w:p>
    <w:p w:rsidR="00EF5DD4" w:rsidRDefault="00EF5DD4" w:rsidP="00EF5DD4">
      <w:pPr>
        <w:pStyle w:val="Default"/>
        <w:rPr>
          <w:rFonts w:ascii="Times New Roman" w:hAnsi="Times New Roman" w:cs="Times New Roman"/>
          <w:sz w:val="16"/>
          <w:szCs w:val="16"/>
        </w:rPr>
      </w:pPr>
    </w:p>
    <w:p w:rsidR="00EF5DD4" w:rsidRDefault="00EF5DD4" w:rsidP="00EF5DD4">
      <w:pPr>
        <w:pStyle w:val="Default"/>
        <w:rPr>
          <w:rFonts w:ascii="Times New Roman" w:hAnsi="Times New Roman" w:cs="Times New Roman"/>
          <w:sz w:val="16"/>
          <w:szCs w:val="16"/>
        </w:rPr>
      </w:pPr>
    </w:p>
    <w:p w:rsidR="00EF5DD4" w:rsidRDefault="00EF5DD4" w:rsidP="00EF5DD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EF5DD4" w:rsidRPr="005052F1" w:rsidRDefault="00EF5DD4" w:rsidP="00EF5DD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5052F1">
        <w:rPr>
          <w:rFonts w:ascii="Times New Roman" w:hAnsi="Times New Roman" w:cs="Times New Roman"/>
          <w:bCs/>
          <w:sz w:val="16"/>
          <w:szCs w:val="16"/>
        </w:rPr>
        <w:t xml:space="preserve">Исполнитель: </w:t>
      </w:r>
      <w:r>
        <w:rPr>
          <w:rFonts w:ascii="Times New Roman" w:hAnsi="Times New Roman" w:cs="Times New Roman"/>
          <w:bCs/>
          <w:sz w:val="16"/>
          <w:szCs w:val="16"/>
        </w:rPr>
        <w:t xml:space="preserve"> н</w:t>
      </w:r>
      <w:r w:rsidRPr="005052F1">
        <w:rPr>
          <w:rFonts w:ascii="Times New Roman" w:hAnsi="Times New Roman" w:cs="Times New Roman"/>
          <w:bCs/>
          <w:sz w:val="16"/>
          <w:szCs w:val="16"/>
        </w:rPr>
        <w:t>ачальник отдела субсидий</w:t>
      </w:r>
    </w:p>
    <w:p w:rsidR="00EF5DD4" w:rsidRPr="005052F1" w:rsidRDefault="00EF5DD4" w:rsidP="00EF5DD4">
      <w:pPr>
        <w:pStyle w:val="aa"/>
        <w:spacing w:after="0" w:line="240" w:lineRule="auto"/>
        <w:ind w:left="0"/>
        <w:rPr>
          <w:rFonts w:ascii="Times New Roman" w:hAnsi="Times New Roman"/>
          <w:bCs/>
          <w:sz w:val="16"/>
          <w:szCs w:val="16"/>
          <w:lang w:val="ru-RU"/>
        </w:rPr>
      </w:pPr>
      <w:r w:rsidRPr="005052F1">
        <w:rPr>
          <w:rFonts w:ascii="Times New Roman" w:hAnsi="Times New Roman"/>
          <w:bCs/>
          <w:sz w:val="16"/>
          <w:szCs w:val="16"/>
          <w:lang w:val="ru-RU"/>
        </w:rPr>
        <w:t>Тишкова Гульнур Муллануровна</w:t>
      </w:r>
    </w:p>
    <w:p w:rsidR="00EF5DD4" w:rsidRDefault="00EF5DD4" w:rsidP="00EF5DD4">
      <w:pPr>
        <w:pStyle w:val="ConsPlusTitle"/>
      </w:pPr>
      <w:r w:rsidRPr="005052F1">
        <w:rPr>
          <w:b w:val="0"/>
          <w:sz w:val="16"/>
          <w:szCs w:val="16"/>
        </w:rPr>
        <w:t>телефон: 8(34677) 32245</w:t>
      </w:r>
    </w:p>
    <w:p w:rsidR="00EF5DD4" w:rsidRDefault="00EF5DD4" w:rsidP="00EF5DD4">
      <w:pPr>
        <w:pStyle w:val="ConsPlusTitle"/>
      </w:pPr>
    </w:p>
    <w:sectPr w:rsidR="00EF5DD4" w:rsidSect="00EF5DD4">
      <w:pgSz w:w="11906" w:h="16838"/>
      <w:pgMar w:top="993" w:right="707" w:bottom="851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DD8" w:rsidRDefault="003E0DD8" w:rsidP="00617B40">
      <w:pPr>
        <w:spacing w:after="0" w:line="240" w:lineRule="auto"/>
      </w:pPr>
      <w:r>
        <w:separator/>
      </w:r>
    </w:p>
  </w:endnote>
  <w:endnote w:type="continuationSeparator" w:id="0">
    <w:p w:rsidR="003E0DD8" w:rsidRDefault="003E0DD8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DD8" w:rsidRDefault="003E0DD8" w:rsidP="00617B40">
      <w:pPr>
        <w:spacing w:after="0" w:line="240" w:lineRule="auto"/>
      </w:pPr>
      <w:r>
        <w:separator/>
      </w:r>
    </w:p>
  </w:footnote>
  <w:footnote w:type="continuationSeparator" w:id="0">
    <w:p w:rsidR="003E0DD8" w:rsidRDefault="003E0DD8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B49BC"/>
    <w:multiLevelType w:val="hybridMultilevel"/>
    <w:tmpl w:val="ACB6725C"/>
    <w:lvl w:ilvl="0" w:tplc="461ACCD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07F1C"/>
    <w:rsid w:val="00012153"/>
    <w:rsid w:val="0001533C"/>
    <w:rsid w:val="00016288"/>
    <w:rsid w:val="00017B34"/>
    <w:rsid w:val="0004059E"/>
    <w:rsid w:val="000553F6"/>
    <w:rsid w:val="00060800"/>
    <w:rsid w:val="0009485B"/>
    <w:rsid w:val="00094C89"/>
    <w:rsid w:val="000A20DE"/>
    <w:rsid w:val="000B30E4"/>
    <w:rsid w:val="000B4C48"/>
    <w:rsid w:val="000B6BD3"/>
    <w:rsid w:val="000E2AD9"/>
    <w:rsid w:val="000F242D"/>
    <w:rsid w:val="00113D3B"/>
    <w:rsid w:val="00150967"/>
    <w:rsid w:val="00167936"/>
    <w:rsid w:val="001761F0"/>
    <w:rsid w:val="00182B80"/>
    <w:rsid w:val="001847D2"/>
    <w:rsid w:val="0018600B"/>
    <w:rsid w:val="00186A59"/>
    <w:rsid w:val="001B524F"/>
    <w:rsid w:val="001C5C3F"/>
    <w:rsid w:val="001F445A"/>
    <w:rsid w:val="00225C7D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301280"/>
    <w:rsid w:val="00343BF0"/>
    <w:rsid w:val="00343FF5"/>
    <w:rsid w:val="003614B7"/>
    <w:rsid w:val="003624D8"/>
    <w:rsid w:val="00365C36"/>
    <w:rsid w:val="00371BF4"/>
    <w:rsid w:val="00383D97"/>
    <w:rsid w:val="0038435E"/>
    <w:rsid w:val="00393DAD"/>
    <w:rsid w:val="00397EFC"/>
    <w:rsid w:val="003E0DD8"/>
    <w:rsid w:val="003E494E"/>
    <w:rsid w:val="003F0C86"/>
    <w:rsid w:val="003F2416"/>
    <w:rsid w:val="003F3603"/>
    <w:rsid w:val="003F511F"/>
    <w:rsid w:val="00404BE7"/>
    <w:rsid w:val="00417101"/>
    <w:rsid w:val="00421866"/>
    <w:rsid w:val="00422070"/>
    <w:rsid w:val="00431272"/>
    <w:rsid w:val="004333EE"/>
    <w:rsid w:val="0044500A"/>
    <w:rsid w:val="00454A88"/>
    <w:rsid w:val="00465FC6"/>
    <w:rsid w:val="00483930"/>
    <w:rsid w:val="00487BC1"/>
    <w:rsid w:val="00497B8A"/>
    <w:rsid w:val="004A1490"/>
    <w:rsid w:val="004A3F47"/>
    <w:rsid w:val="004B28BF"/>
    <w:rsid w:val="004C069C"/>
    <w:rsid w:val="004C7125"/>
    <w:rsid w:val="004D11D4"/>
    <w:rsid w:val="004D17B5"/>
    <w:rsid w:val="004F72DA"/>
    <w:rsid w:val="004F7CDE"/>
    <w:rsid w:val="005010C7"/>
    <w:rsid w:val="005052F1"/>
    <w:rsid w:val="00506A00"/>
    <w:rsid w:val="0052446C"/>
    <w:rsid w:val="00532CA8"/>
    <w:rsid w:val="005439BD"/>
    <w:rsid w:val="0056694C"/>
    <w:rsid w:val="005921DC"/>
    <w:rsid w:val="00593086"/>
    <w:rsid w:val="005A0E1E"/>
    <w:rsid w:val="005A1D70"/>
    <w:rsid w:val="005A66B0"/>
    <w:rsid w:val="005B2935"/>
    <w:rsid w:val="005B39FB"/>
    <w:rsid w:val="005B7083"/>
    <w:rsid w:val="005D4AA0"/>
    <w:rsid w:val="005E0330"/>
    <w:rsid w:val="005F0864"/>
    <w:rsid w:val="005F16DF"/>
    <w:rsid w:val="00617B40"/>
    <w:rsid w:val="0062166C"/>
    <w:rsid w:val="00623C81"/>
    <w:rsid w:val="00624276"/>
    <w:rsid w:val="00626321"/>
    <w:rsid w:val="006358E0"/>
    <w:rsid w:val="00636F28"/>
    <w:rsid w:val="00655734"/>
    <w:rsid w:val="006615CF"/>
    <w:rsid w:val="006722F9"/>
    <w:rsid w:val="00681141"/>
    <w:rsid w:val="006A02D8"/>
    <w:rsid w:val="006A05AD"/>
    <w:rsid w:val="006A4890"/>
    <w:rsid w:val="006A5B30"/>
    <w:rsid w:val="006B1282"/>
    <w:rsid w:val="006C37AF"/>
    <w:rsid w:val="006C77B8"/>
    <w:rsid w:val="006D18AE"/>
    <w:rsid w:val="006D495B"/>
    <w:rsid w:val="006D5419"/>
    <w:rsid w:val="007343BF"/>
    <w:rsid w:val="00746A6D"/>
    <w:rsid w:val="0077481C"/>
    <w:rsid w:val="007A0722"/>
    <w:rsid w:val="007C5828"/>
    <w:rsid w:val="007D05B9"/>
    <w:rsid w:val="00805A4C"/>
    <w:rsid w:val="00822F9D"/>
    <w:rsid w:val="008376BD"/>
    <w:rsid w:val="008459BB"/>
    <w:rsid w:val="0086588B"/>
    <w:rsid w:val="00886731"/>
    <w:rsid w:val="00887852"/>
    <w:rsid w:val="00897CB6"/>
    <w:rsid w:val="008A5E5A"/>
    <w:rsid w:val="008B591A"/>
    <w:rsid w:val="008C0AD2"/>
    <w:rsid w:val="008C2ACB"/>
    <w:rsid w:val="008C562B"/>
    <w:rsid w:val="008D6252"/>
    <w:rsid w:val="008D6B0D"/>
    <w:rsid w:val="008E4601"/>
    <w:rsid w:val="008F5172"/>
    <w:rsid w:val="00903CF1"/>
    <w:rsid w:val="00904296"/>
    <w:rsid w:val="00926C04"/>
    <w:rsid w:val="00927695"/>
    <w:rsid w:val="00933810"/>
    <w:rsid w:val="00934CF8"/>
    <w:rsid w:val="00942C84"/>
    <w:rsid w:val="009504C0"/>
    <w:rsid w:val="00953FBD"/>
    <w:rsid w:val="0096338B"/>
    <w:rsid w:val="00965154"/>
    <w:rsid w:val="009917B5"/>
    <w:rsid w:val="009A231B"/>
    <w:rsid w:val="009C0855"/>
    <w:rsid w:val="009C1751"/>
    <w:rsid w:val="009D56D8"/>
    <w:rsid w:val="009F6EC2"/>
    <w:rsid w:val="009F7697"/>
    <w:rsid w:val="00A07778"/>
    <w:rsid w:val="00A14960"/>
    <w:rsid w:val="00A33D50"/>
    <w:rsid w:val="00A35FA8"/>
    <w:rsid w:val="00A425BD"/>
    <w:rsid w:val="00A56B2A"/>
    <w:rsid w:val="00A72B68"/>
    <w:rsid w:val="00A72C57"/>
    <w:rsid w:val="00AA4B56"/>
    <w:rsid w:val="00AC16A7"/>
    <w:rsid w:val="00AC194A"/>
    <w:rsid w:val="00AD697A"/>
    <w:rsid w:val="00B17E67"/>
    <w:rsid w:val="00B2079F"/>
    <w:rsid w:val="00B2259C"/>
    <w:rsid w:val="00B230DD"/>
    <w:rsid w:val="00B45F61"/>
    <w:rsid w:val="00B53A62"/>
    <w:rsid w:val="00B626AF"/>
    <w:rsid w:val="00B76CD1"/>
    <w:rsid w:val="00B77586"/>
    <w:rsid w:val="00B81A2D"/>
    <w:rsid w:val="00B82AA8"/>
    <w:rsid w:val="00B86FD0"/>
    <w:rsid w:val="00B9511D"/>
    <w:rsid w:val="00BA1FF4"/>
    <w:rsid w:val="00BB20CA"/>
    <w:rsid w:val="00BB611F"/>
    <w:rsid w:val="00BB6489"/>
    <w:rsid w:val="00BB6639"/>
    <w:rsid w:val="00BE2AF4"/>
    <w:rsid w:val="00BF262A"/>
    <w:rsid w:val="00C002B4"/>
    <w:rsid w:val="00C16253"/>
    <w:rsid w:val="00C21D1F"/>
    <w:rsid w:val="00C239F1"/>
    <w:rsid w:val="00C31844"/>
    <w:rsid w:val="00C36F0C"/>
    <w:rsid w:val="00C36F5A"/>
    <w:rsid w:val="00C45DB0"/>
    <w:rsid w:val="00C51F70"/>
    <w:rsid w:val="00C7412C"/>
    <w:rsid w:val="00C92797"/>
    <w:rsid w:val="00C92F44"/>
    <w:rsid w:val="00CA7141"/>
    <w:rsid w:val="00CB37AB"/>
    <w:rsid w:val="00CC7C2A"/>
    <w:rsid w:val="00CD41A1"/>
    <w:rsid w:val="00CE5751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8061E"/>
    <w:rsid w:val="00DB032D"/>
    <w:rsid w:val="00DB0A5C"/>
    <w:rsid w:val="00DC62EF"/>
    <w:rsid w:val="00DE12FA"/>
    <w:rsid w:val="00E020E1"/>
    <w:rsid w:val="00E024DC"/>
    <w:rsid w:val="00E05238"/>
    <w:rsid w:val="00E05262"/>
    <w:rsid w:val="00E26486"/>
    <w:rsid w:val="00E447A8"/>
    <w:rsid w:val="00E5153C"/>
    <w:rsid w:val="00E516F7"/>
    <w:rsid w:val="00E62404"/>
    <w:rsid w:val="00E624C3"/>
    <w:rsid w:val="00EC3903"/>
    <w:rsid w:val="00ED01A2"/>
    <w:rsid w:val="00ED123C"/>
    <w:rsid w:val="00EF214F"/>
    <w:rsid w:val="00EF2540"/>
    <w:rsid w:val="00EF5DD4"/>
    <w:rsid w:val="00F114E8"/>
    <w:rsid w:val="00F155DA"/>
    <w:rsid w:val="00F262C9"/>
    <w:rsid w:val="00F449DF"/>
    <w:rsid w:val="00F45273"/>
    <w:rsid w:val="00F47435"/>
    <w:rsid w:val="00F55E37"/>
    <w:rsid w:val="00F765C7"/>
    <w:rsid w:val="00FA4CF5"/>
    <w:rsid w:val="00FA600A"/>
    <w:rsid w:val="00FC3FBE"/>
    <w:rsid w:val="00FE367D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F47435"/>
    <w:rPr>
      <w:color w:val="0000FF"/>
      <w:u w:val="single"/>
    </w:rPr>
  </w:style>
  <w:style w:type="paragraph" w:customStyle="1" w:styleId="Default">
    <w:name w:val="Default"/>
    <w:rsid w:val="004A14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865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F47435"/>
    <w:rPr>
      <w:color w:val="0000FF"/>
      <w:u w:val="single"/>
    </w:rPr>
  </w:style>
  <w:style w:type="paragraph" w:customStyle="1" w:styleId="Default">
    <w:name w:val="Default"/>
    <w:rsid w:val="004A14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865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konda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ond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konda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EA47A-5F77-4992-842C-1B3FA1F4E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2019-11-18T04:51:00Z</dcterms:created>
  <dcterms:modified xsi:type="dcterms:W3CDTF">2019-11-18T10:10:00Z</dcterms:modified>
</cp:coreProperties>
</file>